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659" w:rsidRDefault="00BD6659" w:rsidP="00BD6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OSSEBORNE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D6659" w:rsidRDefault="00BD6659" w:rsidP="00BD6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659" w:rsidRDefault="00BD6659" w:rsidP="00BD6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659" w:rsidRDefault="00BD6659" w:rsidP="00BD6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Taunton,</w:t>
      </w:r>
    </w:p>
    <w:p w:rsidR="00BD6659" w:rsidRDefault="00BD6659" w:rsidP="00BD6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Somerset, into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Hankeford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D6659" w:rsidRDefault="00BD6659" w:rsidP="00BD6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21-238)</w:t>
      </w:r>
    </w:p>
    <w:p w:rsidR="00BD6659" w:rsidRDefault="00BD6659" w:rsidP="00BD6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6659" w:rsidRDefault="00BD6659" w:rsidP="00BD66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D6659" w:rsidRDefault="00BD6659" w:rsidP="00BD66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2016</w:t>
      </w:r>
      <w:bookmarkStart w:id="0" w:name="_GoBack"/>
      <w:bookmarkEnd w:id="0"/>
    </w:p>
    <w:sectPr w:rsidR="006B2F86" w:rsidRPr="00BD66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659" w:rsidRDefault="00BD6659" w:rsidP="00E71FC3">
      <w:pPr>
        <w:spacing w:after="0" w:line="240" w:lineRule="auto"/>
      </w:pPr>
      <w:r>
        <w:separator/>
      </w:r>
    </w:p>
  </w:endnote>
  <w:endnote w:type="continuationSeparator" w:id="0">
    <w:p w:rsidR="00BD6659" w:rsidRDefault="00BD66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659" w:rsidRDefault="00BD6659" w:rsidP="00E71FC3">
      <w:pPr>
        <w:spacing w:after="0" w:line="240" w:lineRule="auto"/>
      </w:pPr>
      <w:r>
        <w:separator/>
      </w:r>
    </w:p>
  </w:footnote>
  <w:footnote w:type="continuationSeparator" w:id="0">
    <w:p w:rsidR="00BD6659" w:rsidRDefault="00BD66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59"/>
    <w:rsid w:val="00AB52E8"/>
    <w:rsid w:val="00B16D3F"/>
    <w:rsid w:val="00BD665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E61C4"/>
  <w15:chartTrackingRefBased/>
  <w15:docId w15:val="{34510DB1-2408-42D4-9FEB-56FC2C4BE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2016-03-28T21:18:00Z</dcterms:created>
  <dcterms:modified xsi:type="dcterms:W3CDTF">2016-03-28T21:19:00Z</dcterms:modified>
</cp:coreProperties>
</file>